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27DD2" w14:textId="77777777" w:rsidR="00E03801" w:rsidRDefault="00E03801" w:rsidP="00E03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OSBERNE</w:t>
      </w:r>
      <w:r>
        <w:rPr>
          <w:rFonts w:ascii="Times New Roman" w:hAnsi="Times New Roman" w:cs="Times New Roman"/>
        </w:rPr>
        <w:t xml:space="preserve">      (fl.1483)</w:t>
      </w:r>
    </w:p>
    <w:p w14:paraId="1B91AEFE" w14:textId="77777777" w:rsidR="00E03801" w:rsidRDefault="00E03801" w:rsidP="00E03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 </w:t>
      </w:r>
      <w:proofErr w:type="spellStart"/>
      <w:r>
        <w:rPr>
          <w:rFonts w:ascii="Times New Roman" w:hAnsi="Times New Roman" w:cs="Times New Roman"/>
        </w:rPr>
        <w:t>Clyve</w:t>
      </w:r>
      <w:proofErr w:type="spellEnd"/>
      <w:r>
        <w:rPr>
          <w:rFonts w:ascii="Times New Roman" w:hAnsi="Times New Roman" w:cs="Times New Roman"/>
        </w:rPr>
        <w:t xml:space="preserve"> by  Lewes, Sussex. Husbandman.</w:t>
      </w:r>
    </w:p>
    <w:p w14:paraId="3EF3079C" w14:textId="77777777" w:rsidR="00E03801" w:rsidRDefault="00E03801" w:rsidP="00E03801">
      <w:pPr>
        <w:rPr>
          <w:rFonts w:ascii="Times New Roman" w:hAnsi="Times New Roman" w:cs="Times New Roman"/>
        </w:rPr>
      </w:pPr>
    </w:p>
    <w:p w14:paraId="0C77D480" w14:textId="77777777" w:rsidR="00E03801" w:rsidRDefault="00E03801" w:rsidP="00E03801">
      <w:pPr>
        <w:rPr>
          <w:rFonts w:ascii="Times New Roman" w:hAnsi="Times New Roman" w:cs="Times New Roman"/>
        </w:rPr>
      </w:pPr>
    </w:p>
    <w:p w14:paraId="6C1FEA65" w14:textId="77777777" w:rsidR="00E03801" w:rsidRDefault="00E03801" w:rsidP="00E03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Cok</w:t>
      </w:r>
      <w:proofErr w:type="spellEnd"/>
      <w:r>
        <w:rPr>
          <w:rFonts w:ascii="Times New Roman" w:hAnsi="Times New Roman" w:cs="Times New Roman"/>
        </w:rPr>
        <w:t xml:space="preserve"> of London, skinner(q.v.), brought a plaint of debt against him,</w:t>
      </w:r>
    </w:p>
    <w:p w14:paraId="1F7011DD" w14:textId="77777777" w:rsidR="00E03801" w:rsidRDefault="00E03801" w:rsidP="00E03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William Stapp of Abbots Langley, Hertfordshire(q.v.), John Abell of</w:t>
      </w:r>
    </w:p>
    <w:p w14:paraId="296A17CA" w14:textId="77777777" w:rsidR="00E03801" w:rsidRDefault="00E03801" w:rsidP="00E03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Leatherhead, Surrey(q.v.), and George Peers of </w:t>
      </w:r>
      <w:proofErr w:type="spellStart"/>
      <w:r>
        <w:rPr>
          <w:rFonts w:ascii="Times New Roman" w:hAnsi="Times New Roman" w:cs="Times New Roman"/>
        </w:rPr>
        <w:t>Ewhurst</w:t>
      </w:r>
      <w:proofErr w:type="spellEnd"/>
      <w:r>
        <w:rPr>
          <w:rFonts w:ascii="Times New Roman" w:hAnsi="Times New Roman" w:cs="Times New Roman"/>
        </w:rPr>
        <w:t>, Sussex(q.v.).</w:t>
      </w:r>
    </w:p>
    <w:p w14:paraId="661F6551" w14:textId="77777777" w:rsidR="00E03801" w:rsidRDefault="00E03801" w:rsidP="00E03801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14:paraId="5D7EB276" w14:textId="77777777" w:rsidR="00E03801" w:rsidRDefault="00E03801" w:rsidP="00E03801">
      <w:pPr>
        <w:rPr>
          <w:rFonts w:ascii="Times New Roman" w:hAnsi="Times New Roman" w:cs="Times New Roman"/>
        </w:rPr>
      </w:pPr>
    </w:p>
    <w:p w14:paraId="60913122" w14:textId="77777777" w:rsidR="00E03801" w:rsidRDefault="00E03801" w:rsidP="00E03801">
      <w:pPr>
        <w:rPr>
          <w:rFonts w:ascii="Times New Roman" w:hAnsi="Times New Roman" w:cs="Times New Roman"/>
        </w:rPr>
      </w:pPr>
    </w:p>
    <w:p w14:paraId="3D16BE24" w14:textId="77777777" w:rsidR="00E03801" w:rsidRDefault="00E03801" w:rsidP="00E03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July 2019</w:t>
      </w:r>
    </w:p>
    <w:p w14:paraId="2C894E49" w14:textId="77777777" w:rsidR="006B2F86" w:rsidRPr="00E71FC3" w:rsidRDefault="00E038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5DA7C" w14:textId="77777777" w:rsidR="00E03801" w:rsidRDefault="00E03801" w:rsidP="00E71FC3">
      <w:r>
        <w:separator/>
      </w:r>
    </w:p>
  </w:endnote>
  <w:endnote w:type="continuationSeparator" w:id="0">
    <w:p w14:paraId="12462E4F" w14:textId="77777777" w:rsidR="00E03801" w:rsidRDefault="00E0380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652A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C8689" w14:textId="77777777" w:rsidR="00E03801" w:rsidRDefault="00E03801" w:rsidP="00E71FC3">
      <w:r>
        <w:separator/>
      </w:r>
    </w:p>
  </w:footnote>
  <w:footnote w:type="continuationSeparator" w:id="0">
    <w:p w14:paraId="7631E3B8" w14:textId="77777777" w:rsidR="00E03801" w:rsidRDefault="00E0380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801"/>
    <w:rsid w:val="001A7C09"/>
    <w:rsid w:val="00577BD5"/>
    <w:rsid w:val="00656CBA"/>
    <w:rsid w:val="006A1F77"/>
    <w:rsid w:val="00733BE7"/>
    <w:rsid w:val="00AB52E8"/>
    <w:rsid w:val="00B16D3F"/>
    <w:rsid w:val="00BB41AC"/>
    <w:rsid w:val="00E0380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ABE6D"/>
  <w15:chartTrackingRefBased/>
  <w15:docId w15:val="{A343F3A1-7EF5-455E-ABE9-E39209D4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80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2019-08-07T19:24:00Z</dcterms:created>
  <dcterms:modified xsi:type="dcterms:W3CDTF">2019-08-07T19:24:00Z</dcterms:modified>
</cp:coreProperties>
</file>